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E8" w:rsidRPr="002A35BF" w:rsidRDefault="00C45DE8" w:rsidP="00D179AE">
      <w:pPr>
        <w:jc w:val="center"/>
        <w:rPr>
          <w:rFonts w:ascii="Calibri" w:hAnsi="Calibri" w:cs="Calibri"/>
          <w:noProof/>
        </w:rPr>
      </w:pPr>
      <w:r w:rsidRPr="002A35BF">
        <w:rPr>
          <w:rFonts w:ascii="Calibri" w:hAnsi="Calibri" w:cs="Calibri"/>
          <w:noProof/>
        </w:rPr>
        <w:object w:dxaOrig="94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9.5pt" o:ole="">
            <v:imagedata r:id="rId7" o:title=""/>
          </v:shape>
          <o:OLEObject Type="Embed" ProgID="Msxml2.SAXXMLReader.5.0" ShapeID="_x0000_i1025" DrawAspect="Content" ObjectID="_1517390615" r:id="rId8"/>
        </w:object>
      </w:r>
    </w:p>
    <w:p w:rsidR="00C45DE8" w:rsidRPr="002A35BF" w:rsidRDefault="00C45DE8" w:rsidP="00D179AE">
      <w:pPr>
        <w:jc w:val="center"/>
        <w:rPr>
          <w:rFonts w:ascii="Calibri" w:hAnsi="Calibri" w:cs="Calibri"/>
          <w:noProof/>
        </w:rPr>
      </w:pPr>
    </w:p>
    <w:p w:rsidR="00C45DE8" w:rsidRPr="002A35BF" w:rsidRDefault="00C45DE8" w:rsidP="00D179AE">
      <w:pPr>
        <w:jc w:val="center"/>
        <w:rPr>
          <w:rFonts w:ascii="Calibri" w:hAnsi="Calibri" w:cs="Calibri"/>
          <w:noProof/>
          <w:sz w:val="32"/>
          <w:szCs w:val="32"/>
        </w:rPr>
      </w:pPr>
      <w:r>
        <w:rPr>
          <w:rFonts w:ascii="Calibri" w:hAnsi="Calibri" w:cs="Calibri"/>
          <w:b/>
          <w:bCs/>
          <w:noProof/>
          <w:sz w:val="32"/>
          <w:szCs w:val="32"/>
        </w:rPr>
        <w:t>OPĆINA GRAČAC</w:t>
      </w:r>
    </w:p>
    <w:p w:rsidR="00C45DE8" w:rsidRDefault="00C45DE8" w:rsidP="00D179AE">
      <w:pPr>
        <w:rPr>
          <w:rFonts w:ascii="Calibri" w:hAnsi="Calibri" w:cs="Calibri"/>
          <w:noProof/>
          <w:sz w:val="32"/>
          <w:szCs w:val="32"/>
        </w:rPr>
      </w:pPr>
    </w:p>
    <w:p w:rsidR="00C45DE8" w:rsidRDefault="00C45DE8" w:rsidP="00D179AE">
      <w:pPr>
        <w:rPr>
          <w:rFonts w:ascii="Calibri" w:hAnsi="Calibri" w:cs="Calibri"/>
          <w:noProof/>
          <w:sz w:val="32"/>
          <w:szCs w:val="32"/>
        </w:rPr>
      </w:pPr>
    </w:p>
    <w:p w:rsidR="00C45DE8" w:rsidRPr="005557AB" w:rsidRDefault="00C45DE8" w:rsidP="00D179AE">
      <w:pPr>
        <w:rPr>
          <w:rFonts w:ascii="Calibri" w:hAnsi="Calibri" w:cs="Calibri"/>
          <w:b/>
          <w:bCs/>
          <w:sz w:val="22"/>
          <w:szCs w:val="22"/>
        </w:rPr>
      </w:pPr>
    </w:p>
    <w:p w:rsidR="00C45DE8" w:rsidRPr="007B64F1" w:rsidRDefault="00C45DE8" w:rsidP="00714725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B64F1">
        <w:rPr>
          <w:rFonts w:ascii="Calibri" w:hAnsi="Calibri" w:cs="Calibri"/>
          <w:b/>
          <w:bCs/>
          <w:sz w:val="28"/>
          <w:szCs w:val="28"/>
        </w:rPr>
        <w:t xml:space="preserve">Javni natječaj </w:t>
      </w:r>
      <w:r>
        <w:rPr>
          <w:rFonts w:ascii="Calibri" w:hAnsi="Calibri" w:cs="Calibri"/>
          <w:b/>
          <w:bCs/>
          <w:sz w:val="28"/>
          <w:szCs w:val="28"/>
        </w:rPr>
        <w:t>za predlaganje programa/</w:t>
      </w:r>
      <w:r w:rsidRPr="007B64F1">
        <w:rPr>
          <w:rFonts w:ascii="Calibri" w:hAnsi="Calibri" w:cs="Calibri"/>
          <w:b/>
          <w:bCs/>
          <w:sz w:val="28"/>
          <w:szCs w:val="28"/>
        </w:rPr>
        <w:t>projekata</w:t>
      </w:r>
      <w:r>
        <w:rPr>
          <w:rFonts w:ascii="Calibri" w:hAnsi="Calibri" w:cs="Calibri"/>
          <w:b/>
          <w:bCs/>
          <w:sz w:val="28"/>
          <w:szCs w:val="28"/>
        </w:rPr>
        <w:t xml:space="preserve"> javnih potreba u sportu</w:t>
      </w:r>
      <w:r w:rsidRPr="007B64F1">
        <w:rPr>
          <w:rFonts w:ascii="Calibri" w:hAnsi="Calibri" w:cs="Calibri"/>
          <w:b/>
          <w:bCs/>
          <w:sz w:val="28"/>
          <w:szCs w:val="28"/>
        </w:rPr>
        <w:t xml:space="preserve"> Općine </w:t>
      </w:r>
      <w:r>
        <w:rPr>
          <w:rFonts w:ascii="Calibri" w:hAnsi="Calibri" w:cs="Calibri"/>
          <w:b/>
          <w:bCs/>
          <w:sz w:val="28"/>
          <w:szCs w:val="28"/>
        </w:rPr>
        <w:t>Gračac</w:t>
      </w:r>
      <w:r w:rsidRPr="007B64F1">
        <w:rPr>
          <w:rFonts w:ascii="Calibri" w:hAnsi="Calibri" w:cs="Calibri"/>
          <w:b/>
          <w:bCs/>
          <w:sz w:val="28"/>
          <w:szCs w:val="28"/>
        </w:rPr>
        <w:t xml:space="preserve"> za 2016. godinu </w:t>
      </w:r>
    </w:p>
    <w:p w:rsidR="00C45DE8" w:rsidRPr="007B64F1" w:rsidRDefault="00C45DE8" w:rsidP="0071472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C45DE8" w:rsidRDefault="00C45DE8" w:rsidP="0071472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C45DE8" w:rsidRPr="007B64F1" w:rsidRDefault="00C45DE8" w:rsidP="0071472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C45DE8" w:rsidRPr="00353F1A" w:rsidRDefault="00C45DE8" w:rsidP="002955F9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>(1) Općina Gračac</w:t>
      </w:r>
      <w:r w:rsidRPr="00353F1A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353F1A">
        <w:rPr>
          <w:rFonts w:ascii="Calibri" w:hAnsi="Calibri" w:cs="Calibri"/>
          <w:sz w:val="24"/>
          <w:szCs w:val="24"/>
        </w:rPr>
        <w:t>poziva fizičke i pravne osobe (udruge, klubove, organizacije)  koje su programski usmjerene na</w:t>
      </w:r>
      <w:r w:rsidRPr="00353F1A">
        <w:rPr>
          <w:rFonts w:ascii="Calibri" w:hAnsi="Calibri" w:cs="Calibri"/>
          <w:color w:val="000000"/>
          <w:sz w:val="24"/>
          <w:szCs w:val="24"/>
        </w:rPr>
        <w:t xml:space="preserve"> rad u području sporta  da se prijave na financijsku podršku programima/projektima koji doprinose razvoju sporta na području Općine Gračac.</w:t>
      </w:r>
    </w:p>
    <w:p w:rsidR="00C45DE8" w:rsidRPr="00353F1A" w:rsidRDefault="00C45DE8" w:rsidP="00DE1B0C">
      <w:pPr>
        <w:spacing w:after="120"/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DE1B0C">
      <w:pPr>
        <w:spacing w:after="120"/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>(2) Mogu se prijaviti programe/projekte koji doprinose razvoju sporta i to:</w:t>
      </w:r>
    </w:p>
    <w:p w:rsidR="00C45DE8" w:rsidRPr="00353F1A" w:rsidRDefault="00C45DE8" w:rsidP="009A465C">
      <w:pPr>
        <w:pStyle w:val="ListParagraph"/>
        <w:numPr>
          <w:ilvl w:val="0"/>
          <w:numId w:val="44"/>
        </w:numPr>
        <w:spacing w:after="120"/>
        <w:jc w:val="both"/>
        <w:rPr>
          <w:sz w:val="24"/>
          <w:szCs w:val="24"/>
        </w:rPr>
      </w:pPr>
      <w:r w:rsidRPr="00353F1A">
        <w:rPr>
          <w:sz w:val="24"/>
          <w:szCs w:val="24"/>
        </w:rPr>
        <w:t>Škole sportova za djecu i mladež</w:t>
      </w:r>
    </w:p>
    <w:p w:rsidR="00C45DE8" w:rsidRDefault="00C45DE8" w:rsidP="009A465C">
      <w:pPr>
        <w:pStyle w:val="ListParagraph"/>
        <w:numPr>
          <w:ilvl w:val="0"/>
          <w:numId w:val="44"/>
        </w:numPr>
        <w:spacing w:after="120"/>
        <w:jc w:val="both"/>
        <w:rPr>
          <w:sz w:val="24"/>
          <w:szCs w:val="24"/>
        </w:rPr>
      </w:pPr>
      <w:r w:rsidRPr="00353F1A">
        <w:rPr>
          <w:sz w:val="24"/>
          <w:szCs w:val="24"/>
        </w:rPr>
        <w:t>Sudjelovanje na natjecanjima i turnirima</w:t>
      </w:r>
    </w:p>
    <w:p w:rsidR="00C45DE8" w:rsidRPr="00353F1A" w:rsidRDefault="00C45DE8" w:rsidP="009A465C">
      <w:pPr>
        <w:pStyle w:val="ListParagraph"/>
        <w:numPr>
          <w:ilvl w:val="0"/>
          <w:numId w:val="44"/>
        </w:num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Sportska rekreacija građana</w:t>
      </w:r>
    </w:p>
    <w:p w:rsidR="00C45DE8" w:rsidRPr="00353F1A" w:rsidRDefault="00C45DE8" w:rsidP="009C597A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 xml:space="preserve"> (3) Ukupno planirana vrijednost Natječaja je </w:t>
      </w:r>
      <w:r>
        <w:rPr>
          <w:rFonts w:ascii="Calibri" w:hAnsi="Calibri" w:cs="Calibri"/>
          <w:sz w:val="24"/>
          <w:szCs w:val="24"/>
        </w:rPr>
        <w:t>150</w:t>
      </w:r>
      <w:r w:rsidRPr="00353F1A">
        <w:rPr>
          <w:rFonts w:ascii="Calibri" w:hAnsi="Calibri" w:cs="Calibri"/>
          <w:sz w:val="24"/>
          <w:szCs w:val="24"/>
        </w:rPr>
        <w:t xml:space="preserve">.000,00 kuna. </w:t>
      </w:r>
    </w:p>
    <w:p w:rsidR="00C45DE8" w:rsidRPr="00353F1A" w:rsidRDefault="00C45DE8" w:rsidP="009C597A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9C597A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 xml:space="preserve">Najmanji iznos financijskih sredstava koji se može prijaviti i ugovoriti po pojedinom programu/projektu je </w:t>
      </w:r>
      <w:r>
        <w:rPr>
          <w:rFonts w:ascii="Calibri" w:hAnsi="Calibri" w:cs="Calibri"/>
          <w:sz w:val="24"/>
          <w:szCs w:val="24"/>
        </w:rPr>
        <w:t>2</w:t>
      </w:r>
      <w:r w:rsidRPr="00353F1A">
        <w:rPr>
          <w:rFonts w:ascii="Calibri" w:hAnsi="Calibri" w:cs="Calibri"/>
          <w:sz w:val="24"/>
          <w:szCs w:val="24"/>
        </w:rPr>
        <w:t xml:space="preserve">.000,00 kuna, a najveći iznos po pojedinom projektu je </w:t>
      </w:r>
      <w:r>
        <w:rPr>
          <w:rFonts w:ascii="Calibri" w:hAnsi="Calibri" w:cs="Calibri"/>
          <w:sz w:val="24"/>
          <w:szCs w:val="24"/>
        </w:rPr>
        <w:t>120</w:t>
      </w:r>
      <w:r w:rsidRPr="00353F1A">
        <w:rPr>
          <w:rFonts w:ascii="Calibri" w:hAnsi="Calibri" w:cs="Calibri"/>
          <w:sz w:val="24"/>
          <w:szCs w:val="24"/>
        </w:rPr>
        <w:t>.000,00  kuna.</w:t>
      </w:r>
    </w:p>
    <w:p w:rsidR="00C45DE8" w:rsidRPr="00353F1A" w:rsidRDefault="00C45DE8" w:rsidP="009C597A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9C597A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 xml:space="preserve">(4) Rok za podnošenje prijedloga projekata i programa je 30 dana, a završava </w:t>
      </w:r>
      <w:r w:rsidRPr="00353F1A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>
        <w:rPr>
          <w:rFonts w:ascii="Calibri" w:hAnsi="Calibri" w:cs="Calibri"/>
          <w:b/>
          <w:bCs/>
          <w:sz w:val="24"/>
          <w:szCs w:val="24"/>
          <w:u w:val="single"/>
        </w:rPr>
        <w:t>9</w:t>
      </w:r>
      <w:r w:rsidRPr="00353F1A">
        <w:rPr>
          <w:rFonts w:ascii="Calibri" w:hAnsi="Calibri" w:cs="Calibri"/>
          <w:b/>
          <w:bCs/>
          <w:sz w:val="24"/>
          <w:szCs w:val="24"/>
          <w:u w:val="single"/>
        </w:rPr>
        <w:t>. veljače 2016. godine.</w:t>
      </w:r>
    </w:p>
    <w:p w:rsidR="00C45DE8" w:rsidRPr="00353F1A" w:rsidRDefault="00C45DE8" w:rsidP="009C597A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BB0649">
      <w:pPr>
        <w:shd w:val="clear" w:color="auto" w:fill="FFFFFF"/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 xml:space="preserve">(5) Svaki prijavitelj može prijaviti i ugovoriti više prijava u okviru ovog Natječaja na razdoblje provedbe do 12 mjeseci. Isti prijavitelj može biti partner na više projekata unutar prioritetnih područja Natječaja. </w:t>
      </w:r>
    </w:p>
    <w:p w:rsidR="00C45DE8" w:rsidRPr="00353F1A" w:rsidRDefault="00C45DE8" w:rsidP="00BB0649">
      <w:pPr>
        <w:shd w:val="clear" w:color="auto" w:fill="FFFFFF"/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 xml:space="preserve">Prijavu projekta na Natječaj može podnijeti udruga koja je upisana u Registar udruga i djeluje najmanje jednu </w:t>
      </w:r>
      <w:r w:rsidRPr="005D0116">
        <w:rPr>
          <w:rFonts w:ascii="Calibri" w:hAnsi="Calibri" w:cs="Calibri"/>
          <w:sz w:val="24"/>
          <w:szCs w:val="24"/>
        </w:rPr>
        <w:t>godinu u Republici Hrvatskoj</w:t>
      </w:r>
      <w:r w:rsidRPr="00353F1A">
        <w:rPr>
          <w:rFonts w:ascii="Calibri" w:hAnsi="Calibri" w:cs="Calibri"/>
          <w:sz w:val="24"/>
          <w:szCs w:val="24"/>
        </w:rPr>
        <w:t xml:space="preserve"> zaključno s danom objave Javnog natječaja, koja je programski usmjerena na rad u području sporta</w:t>
      </w:r>
      <w:r w:rsidRPr="00353F1A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353F1A">
        <w:rPr>
          <w:rFonts w:ascii="Calibri" w:hAnsi="Calibri" w:cs="Calibri"/>
          <w:sz w:val="24"/>
          <w:szCs w:val="24"/>
        </w:rPr>
        <w:t>što je razvidno iz ciljeva i popisa djelatnosti u statutu udruge, koja je upisana u Registar neprofitnih organizacija i vodi transparentno financijsko poslovanje u skladu s propisima o računovodstvu neprofitnih organizacija i koja je ispunila ugovorne obveze prema davatelju financijskih sredstava</w:t>
      </w:r>
      <w:r w:rsidRPr="00353F1A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353F1A">
        <w:rPr>
          <w:rFonts w:ascii="Calibri" w:hAnsi="Calibri" w:cs="Calibri"/>
          <w:sz w:val="24"/>
          <w:szCs w:val="24"/>
        </w:rPr>
        <w:t xml:space="preserve">te svim drugim davateljima financijskih sredstava iz javnih izvora. </w:t>
      </w:r>
    </w:p>
    <w:p w:rsidR="00C45DE8" w:rsidRPr="00353F1A" w:rsidRDefault="00C45DE8" w:rsidP="00F214D6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A64BFF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>Prije potpisa ugovora prijavitelj će morati priložiti dokaze da se protiv odgovorne osobe i voditelja programa/projekta ne vodi kazneni postupak, te da prijavitelj ima podmirene sve doprinose i plaćen porez, kao i obveze prema Općini Gračac.</w:t>
      </w:r>
    </w:p>
    <w:p w:rsidR="00C45DE8" w:rsidRPr="00353F1A" w:rsidRDefault="00C45DE8" w:rsidP="009C597A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F26024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 xml:space="preserve">(6) Kako se može ostvariti prednost u financiranju programa/projekta i tko nema pravo prijave na Javni natječaj detaljno je opisano u </w:t>
      </w:r>
      <w:r w:rsidRPr="00353F1A">
        <w:rPr>
          <w:rFonts w:ascii="Calibri" w:hAnsi="Calibri" w:cs="Calibri"/>
          <w:sz w:val="24"/>
          <w:szCs w:val="24"/>
          <w:u w:val="single"/>
        </w:rPr>
        <w:t>Uputama za prijavitelje</w:t>
      </w:r>
      <w:r w:rsidRPr="00353F1A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353F1A">
        <w:rPr>
          <w:rFonts w:ascii="Calibri" w:hAnsi="Calibri" w:cs="Calibri"/>
          <w:sz w:val="24"/>
          <w:szCs w:val="24"/>
        </w:rPr>
        <w:t xml:space="preserve">na Javni natječaj za predlaganje programa/projekata </w:t>
      </w:r>
      <w:r w:rsidRPr="00353F1A">
        <w:rPr>
          <w:rFonts w:ascii="Calibri" w:hAnsi="Calibri" w:cs="Calibri"/>
          <w:color w:val="000000"/>
          <w:sz w:val="24"/>
          <w:szCs w:val="24"/>
        </w:rPr>
        <w:t>javnih potreba u sportu  Općine Gračac.</w:t>
      </w:r>
    </w:p>
    <w:p w:rsidR="00C45DE8" w:rsidRPr="00353F1A" w:rsidRDefault="00C45DE8" w:rsidP="009C597A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9C597A">
      <w:pPr>
        <w:jc w:val="both"/>
        <w:rPr>
          <w:rFonts w:ascii="Calibri" w:hAnsi="Calibri" w:cs="Calibri"/>
          <w:i/>
          <w:iCs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 xml:space="preserve">(7) Prijedlozi programa/projekata dostavljaju se isključivo na propisanim obrascima, koji su zajedno s </w:t>
      </w:r>
      <w:r w:rsidRPr="00353F1A">
        <w:rPr>
          <w:rFonts w:ascii="Calibri" w:hAnsi="Calibri" w:cs="Calibri"/>
          <w:sz w:val="24"/>
          <w:szCs w:val="24"/>
          <w:u w:val="single"/>
        </w:rPr>
        <w:t>Uputama za prijavitelje</w:t>
      </w:r>
      <w:r w:rsidRPr="00353F1A">
        <w:rPr>
          <w:rFonts w:ascii="Calibri" w:hAnsi="Calibri" w:cs="Calibri"/>
          <w:sz w:val="24"/>
          <w:szCs w:val="24"/>
        </w:rPr>
        <w:t xml:space="preserve">, dostupni na mrežnim stranicama Općine Gračac: </w:t>
      </w:r>
      <w:hyperlink r:id="rId9" w:history="1">
        <w:r w:rsidRPr="00F865D2">
          <w:rPr>
            <w:rStyle w:val="Hyperlink"/>
            <w:rFonts w:ascii="Calibri" w:hAnsi="Calibri" w:cs="Calibri"/>
            <w:sz w:val="24"/>
            <w:szCs w:val="24"/>
          </w:rPr>
          <w:t>www.gracac.hr</w:t>
        </w:r>
      </w:hyperlink>
    </w:p>
    <w:p w:rsidR="00C45DE8" w:rsidRPr="00353F1A" w:rsidRDefault="00C45DE8" w:rsidP="009C597A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9C597A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>Natječajnu dokumentaciju treba poslati preporučeno poštom, putem dostavljača ili osobno (predaja u pisarnicu) na sljedeću adresu:</w:t>
      </w:r>
    </w:p>
    <w:p w:rsidR="00C45DE8" w:rsidRPr="005557AB" w:rsidRDefault="00C45DE8" w:rsidP="009C597A">
      <w:pPr>
        <w:jc w:val="both"/>
        <w:rPr>
          <w:rFonts w:ascii="Calibri" w:hAnsi="Calibri" w:cs="Calibri"/>
          <w:sz w:val="22"/>
          <w:szCs w:val="22"/>
        </w:rPr>
      </w:pPr>
    </w:p>
    <w:p w:rsidR="00C45DE8" w:rsidRPr="005557AB" w:rsidRDefault="00C45DE8" w:rsidP="009C597A">
      <w:pPr>
        <w:jc w:val="both"/>
        <w:rPr>
          <w:rFonts w:ascii="Calibri" w:hAnsi="Calibri" w:cs="Calibri"/>
          <w:sz w:val="22"/>
          <w:szCs w:val="22"/>
        </w:rPr>
      </w:pPr>
    </w:p>
    <w:p w:rsidR="00C45DE8" w:rsidRPr="000C66FA" w:rsidRDefault="00C45DE8" w:rsidP="0087510F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 w:rsidRPr="000C66FA">
        <w:rPr>
          <w:rFonts w:ascii="Calibri" w:hAnsi="Calibri" w:cs="Calibri"/>
          <w:b/>
          <w:bCs/>
          <w:noProof/>
          <w:sz w:val="22"/>
          <w:szCs w:val="22"/>
        </w:rPr>
        <w:t>PROGRAM JAVNIH POTREBA U SPORTU</w:t>
      </w:r>
    </w:p>
    <w:p w:rsidR="00C45DE8" w:rsidRPr="000C66FA" w:rsidRDefault="00C45DE8" w:rsidP="0087510F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 w:rsidRPr="000C66FA">
        <w:rPr>
          <w:rFonts w:ascii="Calibri" w:hAnsi="Calibri" w:cs="Calibri"/>
          <w:b/>
          <w:bCs/>
          <w:noProof/>
          <w:sz w:val="22"/>
          <w:szCs w:val="22"/>
        </w:rPr>
        <w:t xml:space="preserve">OPĆINE </w:t>
      </w:r>
      <w:r>
        <w:rPr>
          <w:rFonts w:ascii="Calibri" w:hAnsi="Calibri" w:cs="Calibri"/>
          <w:b/>
          <w:bCs/>
          <w:noProof/>
          <w:sz w:val="22"/>
          <w:szCs w:val="22"/>
        </w:rPr>
        <w:t>GRAČAC</w:t>
      </w:r>
      <w:r w:rsidRPr="000C66FA">
        <w:rPr>
          <w:rFonts w:ascii="Calibri" w:hAnsi="Calibri" w:cs="Calibri"/>
          <w:b/>
          <w:bCs/>
          <w:noProof/>
          <w:sz w:val="22"/>
          <w:szCs w:val="22"/>
        </w:rPr>
        <w:t xml:space="preserve"> ZA 2016. GODINU – NE OTVARATI</w:t>
      </w:r>
    </w:p>
    <w:p w:rsidR="00C45DE8" w:rsidRPr="000C66FA" w:rsidRDefault="00C45DE8" w:rsidP="0087510F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 w:rsidRPr="000C66FA">
        <w:rPr>
          <w:rFonts w:ascii="Calibri" w:hAnsi="Calibri" w:cs="Calibri"/>
          <w:b/>
          <w:bCs/>
          <w:noProof/>
          <w:sz w:val="22"/>
          <w:szCs w:val="22"/>
        </w:rPr>
        <w:t xml:space="preserve">OPĆINA </w:t>
      </w:r>
      <w:r>
        <w:rPr>
          <w:rFonts w:ascii="Calibri" w:hAnsi="Calibri" w:cs="Calibri"/>
          <w:b/>
          <w:bCs/>
          <w:noProof/>
          <w:sz w:val="22"/>
          <w:szCs w:val="22"/>
        </w:rPr>
        <w:t>GRAČAC</w:t>
      </w:r>
    </w:p>
    <w:p w:rsidR="00C45DE8" w:rsidRPr="000C66FA" w:rsidRDefault="00C45DE8" w:rsidP="0087510F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PARK SV. JURJA 1</w:t>
      </w:r>
    </w:p>
    <w:p w:rsidR="00C45DE8" w:rsidRDefault="00C45DE8" w:rsidP="0087510F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23440</w:t>
      </w:r>
      <w:r w:rsidRPr="000C66FA">
        <w:rPr>
          <w:rFonts w:ascii="Calibri" w:hAnsi="Calibri" w:cs="Calibri"/>
          <w:b/>
          <w:bCs/>
          <w:noProof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noProof/>
          <w:sz w:val="22"/>
          <w:szCs w:val="22"/>
        </w:rPr>
        <w:t>GRAČAC</w:t>
      </w:r>
    </w:p>
    <w:p w:rsidR="00C45DE8" w:rsidRPr="005557AB" w:rsidRDefault="00C45DE8" w:rsidP="00A333CC">
      <w:pPr>
        <w:jc w:val="both"/>
        <w:rPr>
          <w:rFonts w:ascii="Calibri" w:hAnsi="Calibri" w:cs="Calibri"/>
          <w:sz w:val="22"/>
          <w:szCs w:val="22"/>
        </w:rPr>
      </w:pPr>
    </w:p>
    <w:p w:rsidR="00C45DE8" w:rsidRPr="00353F1A" w:rsidRDefault="00C45DE8" w:rsidP="00A333CC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 w:rsidRPr="00353F1A">
        <w:rPr>
          <w:rFonts w:ascii="Calibri" w:hAnsi="Calibri" w:cs="Calibri"/>
          <w:sz w:val="24"/>
          <w:szCs w:val="24"/>
          <w:u w:val="single"/>
        </w:rPr>
        <w:t>Uputama za prijavitelje</w:t>
      </w:r>
      <w:r w:rsidRPr="00353F1A">
        <w:rPr>
          <w:rFonts w:ascii="Calibri" w:hAnsi="Calibri" w:cs="Calibri"/>
          <w:sz w:val="24"/>
          <w:szCs w:val="24"/>
        </w:rPr>
        <w:t xml:space="preserve"> na Javni natječaj za predlaganje programa javnih potreba u sportu Općine Gračac za 2016. godinu.</w:t>
      </w:r>
    </w:p>
    <w:p w:rsidR="00C45DE8" w:rsidRPr="00353F1A" w:rsidRDefault="00C45DE8" w:rsidP="00BC2F7E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BC2F7E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>Razmatrat će se samo programi/projekti koji su pravodobno prijavljeni, te koji u cijelosti zadovoljavaju propisane uvjete Javnog natječaja.</w:t>
      </w:r>
    </w:p>
    <w:p w:rsidR="00C45DE8" w:rsidRPr="00353F1A" w:rsidRDefault="00C45DE8" w:rsidP="00D0782A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D0782A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 xml:space="preserve">(8) Sva pitanja vezana uz ovaj Javni  natječaj mogu se postaviti isključivo elektroničkim putem, slanjem upita na adresu elektronske pošte: </w:t>
      </w:r>
      <w:hyperlink r:id="rId10" w:history="1">
        <w:r w:rsidRPr="00F865D2">
          <w:rPr>
            <w:rStyle w:val="Hyperlink"/>
            <w:rFonts w:ascii="Calibri" w:hAnsi="Calibri" w:cs="Calibri"/>
            <w:sz w:val="24"/>
            <w:szCs w:val="24"/>
          </w:rPr>
          <w:t>juo.gracac@zd.t-com.hr</w:t>
        </w:r>
      </w:hyperlink>
    </w:p>
    <w:p w:rsidR="00C45DE8" w:rsidRPr="00353F1A" w:rsidRDefault="00C45DE8" w:rsidP="00D0782A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7E3C55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:rsidR="00C45DE8" w:rsidRPr="00353F1A" w:rsidRDefault="00C45DE8" w:rsidP="007E3C55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>KLASA:</w:t>
      </w:r>
      <w:r>
        <w:rPr>
          <w:rFonts w:ascii="Calibri" w:hAnsi="Calibri" w:cs="Calibri"/>
          <w:sz w:val="24"/>
          <w:szCs w:val="24"/>
        </w:rPr>
        <w:t>600-01/16-01/1</w:t>
      </w:r>
    </w:p>
    <w:p w:rsidR="00C45DE8" w:rsidRPr="00353F1A" w:rsidRDefault="00C45DE8" w:rsidP="007E3C55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>UR.BROJ:21</w:t>
      </w:r>
      <w:r>
        <w:rPr>
          <w:rFonts w:ascii="Calibri" w:hAnsi="Calibri" w:cs="Calibri"/>
          <w:sz w:val="24"/>
          <w:szCs w:val="24"/>
        </w:rPr>
        <w:t>98/31-01-16-</w:t>
      </w:r>
      <w:bookmarkStart w:id="0" w:name="_GoBack"/>
      <w:bookmarkEnd w:id="0"/>
      <w:r>
        <w:rPr>
          <w:rFonts w:ascii="Calibri" w:hAnsi="Calibri" w:cs="Calibri"/>
          <w:sz w:val="24"/>
          <w:szCs w:val="24"/>
        </w:rPr>
        <w:t>2</w:t>
      </w:r>
    </w:p>
    <w:p w:rsidR="00C45DE8" w:rsidRPr="00353F1A" w:rsidRDefault="00C45DE8" w:rsidP="007E3C55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>Gračac</w:t>
      </w:r>
      <w:r>
        <w:rPr>
          <w:rFonts w:ascii="Calibri" w:hAnsi="Calibri" w:cs="Calibri"/>
          <w:sz w:val="24"/>
          <w:szCs w:val="24"/>
        </w:rPr>
        <w:t>, 28</w:t>
      </w:r>
      <w:r w:rsidRPr="00353F1A">
        <w:rPr>
          <w:rFonts w:ascii="Calibri" w:hAnsi="Calibri" w:cs="Calibri"/>
          <w:sz w:val="24"/>
          <w:szCs w:val="24"/>
        </w:rPr>
        <w:t>. siječnja 2016. godine</w:t>
      </w:r>
    </w:p>
    <w:p w:rsidR="00C45DE8" w:rsidRPr="00353F1A" w:rsidRDefault="00C45DE8" w:rsidP="007E3C55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7E3C55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7E3C55">
      <w:pPr>
        <w:jc w:val="both"/>
        <w:rPr>
          <w:rFonts w:ascii="Calibri" w:hAnsi="Calibri" w:cs="Calibri"/>
          <w:sz w:val="24"/>
          <w:szCs w:val="24"/>
        </w:rPr>
      </w:pPr>
    </w:p>
    <w:p w:rsidR="00C45DE8" w:rsidRPr="00353F1A" w:rsidRDefault="00C45DE8" w:rsidP="007E3C55">
      <w:pPr>
        <w:jc w:val="both"/>
        <w:rPr>
          <w:rFonts w:ascii="Calibri" w:hAnsi="Calibri" w:cs="Calibri"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sz w:val="24"/>
          <w:szCs w:val="24"/>
        </w:rPr>
        <w:tab/>
      </w:r>
    </w:p>
    <w:p w:rsidR="00C45DE8" w:rsidRPr="00353F1A" w:rsidRDefault="00C45DE8" w:rsidP="007E3C55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sz w:val="24"/>
          <w:szCs w:val="24"/>
        </w:rPr>
        <w:tab/>
      </w:r>
      <w:r w:rsidRPr="00353F1A">
        <w:rPr>
          <w:rFonts w:ascii="Calibri" w:hAnsi="Calibri" w:cs="Calibri"/>
          <w:b/>
          <w:bCs/>
          <w:sz w:val="24"/>
          <w:szCs w:val="24"/>
        </w:rPr>
        <w:t>Općinska načelnica:</w:t>
      </w:r>
    </w:p>
    <w:p w:rsidR="00C45DE8" w:rsidRPr="00353F1A" w:rsidRDefault="00C45DE8" w:rsidP="007E3C55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353F1A">
        <w:rPr>
          <w:rFonts w:ascii="Calibri" w:hAnsi="Calibri" w:cs="Calibri"/>
          <w:b/>
          <w:bCs/>
          <w:sz w:val="24"/>
          <w:szCs w:val="24"/>
        </w:rPr>
        <w:tab/>
      </w:r>
      <w:r w:rsidRPr="00353F1A">
        <w:rPr>
          <w:rFonts w:ascii="Calibri" w:hAnsi="Calibri" w:cs="Calibri"/>
          <w:b/>
          <w:bCs/>
          <w:sz w:val="24"/>
          <w:szCs w:val="24"/>
        </w:rPr>
        <w:tab/>
      </w:r>
      <w:r w:rsidRPr="00353F1A">
        <w:rPr>
          <w:rFonts w:ascii="Calibri" w:hAnsi="Calibri" w:cs="Calibri"/>
          <w:b/>
          <w:bCs/>
          <w:sz w:val="24"/>
          <w:szCs w:val="24"/>
        </w:rPr>
        <w:tab/>
      </w:r>
      <w:r w:rsidRPr="00353F1A">
        <w:rPr>
          <w:rFonts w:ascii="Calibri" w:hAnsi="Calibri" w:cs="Calibri"/>
          <w:b/>
          <w:bCs/>
          <w:sz w:val="24"/>
          <w:szCs w:val="24"/>
        </w:rPr>
        <w:tab/>
      </w:r>
      <w:r w:rsidRPr="00353F1A">
        <w:rPr>
          <w:rFonts w:ascii="Calibri" w:hAnsi="Calibri" w:cs="Calibri"/>
          <w:b/>
          <w:bCs/>
          <w:sz w:val="24"/>
          <w:szCs w:val="24"/>
        </w:rPr>
        <w:tab/>
      </w:r>
      <w:r w:rsidRPr="00353F1A">
        <w:rPr>
          <w:rFonts w:ascii="Calibri" w:hAnsi="Calibri" w:cs="Calibri"/>
          <w:b/>
          <w:bCs/>
          <w:sz w:val="24"/>
          <w:szCs w:val="24"/>
        </w:rPr>
        <w:tab/>
      </w:r>
      <w:r w:rsidRPr="00353F1A">
        <w:rPr>
          <w:rFonts w:ascii="Calibri" w:hAnsi="Calibri" w:cs="Calibri"/>
          <w:b/>
          <w:bCs/>
          <w:sz w:val="24"/>
          <w:szCs w:val="24"/>
        </w:rPr>
        <w:tab/>
        <w:t xml:space="preserve">            Nataša Turbić, prof.</w:t>
      </w:r>
    </w:p>
    <w:p w:rsidR="00C45DE8" w:rsidRPr="00353F1A" w:rsidRDefault="00C45DE8">
      <w:pPr>
        <w:jc w:val="both"/>
        <w:rPr>
          <w:rFonts w:ascii="Calibri" w:hAnsi="Calibri" w:cs="Calibri"/>
          <w:sz w:val="24"/>
          <w:szCs w:val="24"/>
        </w:rPr>
      </w:pPr>
    </w:p>
    <w:sectPr w:rsidR="00C45DE8" w:rsidRPr="00353F1A" w:rsidSect="00B36F05"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DE8" w:rsidRDefault="00C45DE8">
      <w:r>
        <w:separator/>
      </w:r>
    </w:p>
  </w:endnote>
  <w:endnote w:type="continuationSeparator" w:id="0">
    <w:p w:rsidR="00C45DE8" w:rsidRDefault="00C45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DE8" w:rsidRDefault="00C45DE8">
      <w:r>
        <w:separator/>
      </w:r>
    </w:p>
  </w:footnote>
  <w:footnote w:type="continuationSeparator" w:id="0">
    <w:p w:rsidR="00C45DE8" w:rsidRDefault="00C45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DE8" w:rsidRDefault="00C45DE8" w:rsidP="00863AA3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45DE8" w:rsidRDefault="00C45DE8" w:rsidP="00863AA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DE8" w:rsidRDefault="00C45D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D4BA1"/>
    <w:multiLevelType w:val="hybridMultilevel"/>
    <w:tmpl w:val="2AD201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7"/>
  </w:num>
  <w:num w:numId="4">
    <w:abstractNumId w:val="42"/>
  </w:num>
  <w:num w:numId="5">
    <w:abstractNumId w:val="37"/>
  </w:num>
  <w:num w:numId="6">
    <w:abstractNumId w:val="30"/>
  </w:num>
  <w:num w:numId="7">
    <w:abstractNumId w:val="20"/>
  </w:num>
  <w:num w:numId="8">
    <w:abstractNumId w:val="25"/>
  </w:num>
  <w:num w:numId="9">
    <w:abstractNumId w:val="8"/>
  </w:num>
  <w:num w:numId="10">
    <w:abstractNumId w:val="1"/>
  </w:num>
  <w:num w:numId="11">
    <w:abstractNumId w:val="12"/>
  </w:num>
  <w:num w:numId="12">
    <w:abstractNumId w:val="10"/>
  </w:num>
  <w:num w:numId="13">
    <w:abstractNumId w:val="33"/>
  </w:num>
  <w:num w:numId="14">
    <w:abstractNumId w:val="14"/>
  </w:num>
  <w:num w:numId="15">
    <w:abstractNumId w:val="29"/>
  </w:num>
  <w:num w:numId="16">
    <w:abstractNumId w:val="21"/>
  </w:num>
  <w:num w:numId="17">
    <w:abstractNumId w:val="15"/>
  </w:num>
  <w:num w:numId="18">
    <w:abstractNumId w:val="4"/>
  </w:num>
  <w:num w:numId="19">
    <w:abstractNumId w:val="9"/>
  </w:num>
  <w:num w:numId="20">
    <w:abstractNumId w:val="40"/>
  </w:num>
  <w:num w:numId="21">
    <w:abstractNumId w:val="5"/>
  </w:num>
  <w:num w:numId="22">
    <w:abstractNumId w:val="18"/>
  </w:num>
  <w:num w:numId="23">
    <w:abstractNumId w:val="6"/>
  </w:num>
  <w:num w:numId="24">
    <w:abstractNumId w:val="24"/>
  </w:num>
  <w:num w:numId="25">
    <w:abstractNumId w:val="28"/>
  </w:num>
  <w:num w:numId="26">
    <w:abstractNumId w:val="35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</w:num>
  <w:num w:numId="29">
    <w:abstractNumId w:val="17"/>
  </w:num>
  <w:num w:numId="30">
    <w:abstractNumId w:val="3"/>
  </w:num>
  <w:num w:numId="31">
    <w:abstractNumId w:val="0"/>
  </w:num>
  <w:num w:numId="32">
    <w:abstractNumId w:val="22"/>
  </w:num>
  <w:num w:numId="33">
    <w:abstractNumId w:val="23"/>
  </w:num>
  <w:num w:numId="34">
    <w:abstractNumId w:val="26"/>
  </w:num>
  <w:num w:numId="35">
    <w:abstractNumId w:val="19"/>
  </w:num>
  <w:num w:numId="36">
    <w:abstractNumId w:val="31"/>
  </w:num>
  <w:num w:numId="37">
    <w:abstractNumId w:val="34"/>
  </w:num>
  <w:num w:numId="38">
    <w:abstractNumId w:val="13"/>
  </w:num>
  <w:num w:numId="39">
    <w:abstractNumId w:val="32"/>
  </w:num>
  <w:num w:numId="40">
    <w:abstractNumId w:val="27"/>
  </w:num>
  <w:num w:numId="41">
    <w:abstractNumId w:val="39"/>
  </w:num>
  <w:num w:numId="42">
    <w:abstractNumId w:val="36"/>
  </w:num>
  <w:num w:numId="43">
    <w:abstractNumId w:val="11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66FA"/>
    <w:rsid w:val="000C7971"/>
    <w:rsid w:val="000D3648"/>
    <w:rsid w:val="000D374F"/>
    <w:rsid w:val="000D728B"/>
    <w:rsid w:val="000E0441"/>
    <w:rsid w:val="000E2FEA"/>
    <w:rsid w:val="000E362B"/>
    <w:rsid w:val="000E37A8"/>
    <w:rsid w:val="000E499B"/>
    <w:rsid w:val="000E55F4"/>
    <w:rsid w:val="000E6912"/>
    <w:rsid w:val="000F3072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37C93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0F28"/>
    <w:rsid w:val="00267DF0"/>
    <w:rsid w:val="00270D2A"/>
    <w:rsid w:val="00271A86"/>
    <w:rsid w:val="00276D45"/>
    <w:rsid w:val="002777FB"/>
    <w:rsid w:val="00280F2A"/>
    <w:rsid w:val="00284311"/>
    <w:rsid w:val="002863C3"/>
    <w:rsid w:val="00287DF3"/>
    <w:rsid w:val="002955F9"/>
    <w:rsid w:val="002A35BF"/>
    <w:rsid w:val="002A3862"/>
    <w:rsid w:val="002A4278"/>
    <w:rsid w:val="002B1565"/>
    <w:rsid w:val="002B4B0A"/>
    <w:rsid w:val="002C34A0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5864"/>
    <w:rsid w:val="00306988"/>
    <w:rsid w:val="00313864"/>
    <w:rsid w:val="0032337E"/>
    <w:rsid w:val="00340DDC"/>
    <w:rsid w:val="003502A9"/>
    <w:rsid w:val="0035208B"/>
    <w:rsid w:val="00353F1A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358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B6887"/>
    <w:rsid w:val="004C1278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25A9C"/>
    <w:rsid w:val="00526C3D"/>
    <w:rsid w:val="00534787"/>
    <w:rsid w:val="0053482F"/>
    <w:rsid w:val="00544B49"/>
    <w:rsid w:val="0054539C"/>
    <w:rsid w:val="00546623"/>
    <w:rsid w:val="00551127"/>
    <w:rsid w:val="00552983"/>
    <w:rsid w:val="005557AB"/>
    <w:rsid w:val="00565668"/>
    <w:rsid w:val="0057377B"/>
    <w:rsid w:val="005755CF"/>
    <w:rsid w:val="00591CF7"/>
    <w:rsid w:val="00594E05"/>
    <w:rsid w:val="005A70EE"/>
    <w:rsid w:val="005B6166"/>
    <w:rsid w:val="005B72EA"/>
    <w:rsid w:val="005C2F5F"/>
    <w:rsid w:val="005C3235"/>
    <w:rsid w:val="005D0116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14A4B"/>
    <w:rsid w:val="006202C7"/>
    <w:rsid w:val="00627CF0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86027"/>
    <w:rsid w:val="00696954"/>
    <w:rsid w:val="006A03E3"/>
    <w:rsid w:val="006A0563"/>
    <w:rsid w:val="006A2824"/>
    <w:rsid w:val="006A2A03"/>
    <w:rsid w:val="006A35D3"/>
    <w:rsid w:val="006B483F"/>
    <w:rsid w:val="006C010B"/>
    <w:rsid w:val="006C2C63"/>
    <w:rsid w:val="006D45D6"/>
    <w:rsid w:val="006D4F0A"/>
    <w:rsid w:val="006E2144"/>
    <w:rsid w:val="006E3DAF"/>
    <w:rsid w:val="006F0CCC"/>
    <w:rsid w:val="006F2125"/>
    <w:rsid w:val="006F7E64"/>
    <w:rsid w:val="00700EB3"/>
    <w:rsid w:val="00705292"/>
    <w:rsid w:val="00706E1C"/>
    <w:rsid w:val="00711FD6"/>
    <w:rsid w:val="00712520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2C11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7BAB"/>
    <w:rsid w:val="007B64F1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40FD8"/>
    <w:rsid w:val="00850C07"/>
    <w:rsid w:val="00855A08"/>
    <w:rsid w:val="00855F25"/>
    <w:rsid w:val="008567E8"/>
    <w:rsid w:val="00856D10"/>
    <w:rsid w:val="00857F2C"/>
    <w:rsid w:val="00860AF2"/>
    <w:rsid w:val="00863AA3"/>
    <w:rsid w:val="0087148F"/>
    <w:rsid w:val="00872F7C"/>
    <w:rsid w:val="0087510F"/>
    <w:rsid w:val="008759F5"/>
    <w:rsid w:val="00877575"/>
    <w:rsid w:val="00894009"/>
    <w:rsid w:val="008A3418"/>
    <w:rsid w:val="008B471E"/>
    <w:rsid w:val="008B541C"/>
    <w:rsid w:val="008D02CA"/>
    <w:rsid w:val="008D16D8"/>
    <w:rsid w:val="008D5AB6"/>
    <w:rsid w:val="008E53CF"/>
    <w:rsid w:val="008F0D2C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65C"/>
    <w:rsid w:val="009A4726"/>
    <w:rsid w:val="009A4BF2"/>
    <w:rsid w:val="009A4FE1"/>
    <w:rsid w:val="009A511E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51A2C"/>
    <w:rsid w:val="00A604DE"/>
    <w:rsid w:val="00A61625"/>
    <w:rsid w:val="00A64BFF"/>
    <w:rsid w:val="00A7139B"/>
    <w:rsid w:val="00A77A8D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0B8"/>
    <w:rsid w:val="00B07E3A"/>
    <w:rsid w:val="00B3430F"/>
    <w:rsid w:val="00B34808"/>
    <w:rsid w:val="00B36F05"/>
    <w:rsid w:val="00B4299A"/>
    <w:rsid w:val="00B437A2"/>
    <w:rsid w:val="00B52B45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6910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4BBE"/>
    <w:rsid w:val="00C45DE8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6DBC"/>
    <w:rsid w:val="00C9795E"/>
    <w:rsid w:val="00CA7857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179AE"/>
    <w:rsid w:val="00D2326D"/>
    <w:rsid w:val="00D4004B"/>
    <w:rsid w:val="00D4375B"/>
    <w:rsid w:val="00D4382F"/>
    <w:rsid w:val="00D4582C"/>
    <w:rsid w:val="00D52FC8"/>
    <w:rsid w:val="00D53683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138FA"/>
    <w:rsid w:val="00E2067A"/>
    <w:rsid w:val="00E3043F"/>
    <w:rsid w:val="00E4130D"/>
    <w:rsid w:val="00E52349"/>
    <w:rsid w:val="00E52828"/>
    <w:rsid w:val="00E53F5E"/>
    <w:rsid w:val="00E54911"/>
    <w:rsid w:val="00E5638F"/>
    <w:rsid w:val="00E6127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A731C"/>
    <w:rsid w:val="00EB4558"/>
    <w:rsid w:val="00EC042C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1EA7"/>
    <w:rsid w:val="00F24CCD"/>
    <w:rsid w:val="00F25336"/>
    <w:rsid w:val="00F26024"/>
    <w:rsid w:val="00F321FA"/>
    <w:rsid w:val="00F348BB"/>
    <w:rsid w:val="00F37F0E"/>
    <w:rsid w:val="00F40180"/>
    <w:rsid w:val="00F421B3"/>
    <w:rsid w:val="00F47B06"/>
    <w:rsid w:val="00F52467"/>
    <w:rsid w:val="00F57F59"/>
    <w:rsid w:val="00F61C22"/>
    <w:rsid w:val="00F702EC"/>
    <w:rsid w:val="00F737BD"/>
    <w:rsid w:val="00F865D2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25"/>
    <w:rPr>
      <w:sz w:val="20"/>
      <w:szCs w:val="20"/>
    </w:rPr>
  </w:style>
  <w:style w:type="paragraph" w:styleId="Heading6">
    <w:name w:val="heading 6"/>
    <w:basedOn w:val="Normal"/>
    <w:link w:val="Heading6Char"/>
    <w:uiPriority w:val="99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Calibri"/>
      <w:b/>
      <w:bCs/>
    </w:rPr>
  </w:style>
  <w:style w:type="paragraph" w:styleId="Header">
    <w:name w:val="header"/>
    <w:basedOn w:val="Normal"/>
    <w:link w:val="HeaderChar"/>
    <w:uiPriority w:val="99"/>
    <w:rsid w:val="0071472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0"/>
      <w:szCs w:val="20"/>
    </w:rPr>
  </w:style>
  <w:style w:type="character" w:styleId="PageNumber">
    <w:name w:val="page number"/>
    <w:basedOn w:val="DefaultParagraphFont"/>
    <w:uiPriority w:val="99"/>
    <w:rsid w:val="00714725"/>
  </w:style>
  <w:style w:type="character" w:styleId="Hyperlink">
    <w:name w:val="Hyperlink"/>
    <w:basedOn w:val="DefaultParagraphFont"/>
    <w:uiPriority w:val="99"/>
    <w:rsid w:val="00E84B0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861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paragraph" w:customStyle="1" w:styleId="CharCharChar">
    <w:name w:val="Char Char Char"/>
    <w:basedOn w:val="Normal"/>
    <w:uiPriority w:val="99"/>
    <w:rsid w:val="003502A9"/>
    <w:pPr>
      <w:spacing w:after="160" w:line="240" w:lineRule="exact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99"/>
    <w:rsid w:val="00D95D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">
    <w:name w:val="Char Char Char Char Char"/>
    <w:basedOn w:val="Normal"/>
    <w:uiPriority w:val="99"/>
    <w:rsid w:val="001F0A9E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">
    <w:name w:val="Char Char"/>
    <w:basedOn w:val="Normal"/>
    <w:uiPriority w:val="99"/>
    <w:rsid w:val="009C597A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ListParagraph">
    <w:name w:val="List Paragraph"/>
    <w:basedOn w:val="Normal"/>
    <w:uiPriority w:val="99"/>
    <w:qFormat/>
    <w:rsid w:val="007955E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34808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348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34808"/>
    <w:rPr>
      <w:b/>
      <w:bCs/>
    </w:rPr>
  </w:style>
  <w:style w:type="paragraph" w:customStyle="1" w:styleId="SubTitle2">
    <w:name w:val="SubTitle 2"/>
    <w:basedOn w:val="Normal"/>
    <w:uiPriority w:val="99"/>
    <w:rsid w:val="00914307"/>
    <w:pPr>
      <w:spacing w:after="240"/>
      <w:jc w:val="center"/>
    </w:pPr>
    <w:rPr>
      <w:b/>
      <w:bCs/>
      <w:sz w:val="32"/>
      <w:szCs w:val="32"/>
      <w:lang w:val="en-GB" w:eastAsia="en-US"/>
    </w:rPr>
  </w:style>
  <w:style w:type="character" w:styleId="Strong">
    <w:name w:val="Strong"/>
    <w:basedOn w:val="DefaultParagraphFont"/>
    <w:uiPriority w:val="99"/>
    <w:qFormat/>
    <w:rsid w:val="00FE13DB"/>
    <w:rPr>
      <w:b/>
      <w:bCs/>
    </w:rPr>
  </w:style>
  <w:style w:type="paragraph" w:styleId="NoSpacing">
    <w:name w:val="No Spacing"/>
    <w:uiPriority w:val="99"/>
    <w:qFormat/>
    <w:rsid w:val="00FE13DB"/>
    <w:rPr>
      <w:sz w:val="24"/>
      <w:szCs w:val="24"/>
      <w:lang w:val="en-GB" w:eastAsia="en-US"/>
    </w:rPr>
  </w:style>
  <w:style w:type="paragraph" w:customStyle="1" w:styleId="Text1">
    <w:name w:val="Text 1"/>
    <w:basedOn w:val="Normal"/>
    <w:uiPriority w:val="99"/>
    <w:rsid w:val="00F25336"/>
    <w:pPr>
      <w:spacing w:after="240"/>
      <w:ind w:left="482"/>
      <w:jc w:val="both"/>
    </w:pPr>
    <w:rPr>
      <w:sz w:val="24"/>
      <w:szCs w:val="24"/>
      <w:lang w:val="en-GB" w:eastAsia="en-US"/>
    </w:rPr>
  </w:style>
  <w:style w:type="character" w:styleId="FootnoteReference">
    <w:name w:val="footnote reference"/>
    <w:aliases w:val="BVI fnr"/>
    <w:basedOn w:val="DefaultParagraphFont"/>
    <w:uiPriority w:val="99"/>
    <w:semiHidden/>
    <w:rsid w:val="00F25336"/>
    <w:rPr>
      <w:rFonts w:ascii="TimesNewRomanPS" w:hAnsi="TimesNewRomanPS" w:cs="TimesNewRomanPS"/>
      <w:position w:val="6"/>
      <w:sz w:val="18"/>
      <w:szCs w:val="18"/>
    </w:rPr>
  </w:style>
  <w:style w:type="paragraph" w:styleId="FootnoteText">
    <w:name w:val="footnote text"/>
    <w:aliases w:val="Footnote Text Char Char Char,Footnote Text Char Char,Fußnote,single space,FOOTNOTES,fn,ft,ADB,pod carou"/>
    <w:basedOn w:val="Normal"/>
    <w:link w:val="FootnoteTextChar1"/>
    <w:uiPriority w:val="99"/>
    <w:semiHidden/>
    <w:rsid w:val="00F25336"/>
    <w:pPr>
      <w:spacing w:after="240"/>
      <w:ind w:left="357" w:hanging="357"/>
      <w:jc w:val="both"/>
    </w:pPr>
    <w:rPr>
      <w:lang w:val="en-GB" w:eastAsia="en-US"/>
    </w:rPr>
  </w:style>
  <w:style w:type="character" w:customStyle="1" w:styleId="FootnoteTextChar">
    <w:name w:val="Footnote Text Char"/>
    <w:aliases w:val="Footnote Text Char Char Char Char,Footnote Text Char Char Char1,Fußnote Char,single space Char,FOOTNOTES Char,fn Char,ft Char,ADB Char,pod carou Char"/>
    <w:basedOn w:val="DefaultParagraphFont"/>
    <w:link w:val="FootnoteText"/>
    <w:uiPriority w:val="99"/>
    <w:locked/>
    <w:rsid w:val="00F25336"/>
  </w:style>
  <w:style w:type="character" w:customStyle="1" w:styleId="FootnoteTextChar1">
    <w:name w:val="Footnote Text Char1"/>
    <w:aliases w:val="Footnote Text Char Char Char Char1,Footnote Text Char Char Char2,Fußnote Char1,single space Char1,FOOTNOTES Char1,fn Char1,ft Char1,ADB Char1,pod carou Char1"/>
    <w:link w:val="FootnoteText"/>
    <w:uiPriority w:val="99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iPriority w:val="99"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C44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50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juo.gracac@zd.t-com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cac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253</TotalTime>
  <Pages>2</Pages>
  <Words>545</Words>
  <Characters>3113</Characters>
  <Application>Microsoft Office Outlook</Application>
  <DocSecurity>0</DocSecurity>
  <Lines>0</Lines>
  <Paragraphs>0</Paragraphs>
  <ScaleCrop>false</ScaleCrop>
  <Company>RH-TDU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subject/>
  <dc:creator>UZUVRH</dc:creator>
  <cp:keywords/>
  <dc:description/>
  <cp:lastModifiedBy>Korisnik</cp:lastModifiedBy>
  <cp:revision>22</cp:revision>
  <cp:lastPrinted>2016-01-29T12:16:00Z</cp:lastPrinted>
  <dcterms:created xsi:type="dcterms:W3CDTF">2015-12-04T09:54:00Z</dcterms:created>
  <dcterms:modified xsi:type="dcterms:W3CDTF">2016-02-19T11:37:00Z</dcterms:modified>
</cp:coreProperties>
</file>